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925A7D" w:rsidRDefault="00925A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302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993"/>
        <w:gridCol w:w="992"/>
        <w:gridCol w:w="1276"/>
        <w:gridCol w:w="1275"/>
      </w:tblGrid>
      <w:tr w:rsidR="00925A7D" w:rsidRPr="00813051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813051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813051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813051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Источники получения средств, за счет которых совершена сделка </w:t>
            </w:r>
          </w:p>
        </w:tc>
      </w:tr>
      <w:tr w:rsidR="00925A7D" w:rsidRPr="00813051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предмет сделки </w:t>
            </w:r>
            <w:hyperlink r:id="rId7" w:history="1">
              <w:r w:rsidRPr="00813051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источники получения средств </w:t>
            </w:r>
            <w:hyperlink r:id="rId8" w:history="1">
              <w:r w:rsidRPr="00813051">
                <w:rPr>
                  <w:color w:val="0000FF"/>
                </w:rPr>
                <w:t xml:space="preserve">&lt;5&gt; </w:t>
              </w:r>
            </w:hyperlink>
          </w:p>
        </w:tc>
      </w:tr>
      <w:tr w:rsidR="00925A7D" w:rsidRPr="008130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813051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813051">
              <w:t xml:space="preserve">15 </w:t>
            </w:r>
          </w:p>
        </w:tc>
      </w:tr>
      <w:tr w:rsidR="00925A7D" w:rsidRPr="0081305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Деменкова Елена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финансового управления администрации г.Боготола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t>525 655,65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 xml:space="preserve">Земельный </w:t>
            </w:r>
            <w:r w:rsidRPr="0054062A">
              <w:t>участ</w:t>
            </w:r>
            <w:r>
              <w:t>ок</w:t>
            </w: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жилой дом</w:t>
            </w: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1027 кв.м.</w:t>
            </w: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43,8 кв.м.</w:t>
            </w: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t>52,4 кв.м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925A7D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925A7D" w:rsidRDefault="00925A7D" w:rsidP="00C16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25A7D" w:rsidRDefault="00925A7D" w:rsidP="00C16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925A7D" w:rsidRDefault="00925A7D" w:rsidP="00C16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925A7D" w:rsidRDefault="00925A7D" w:rsidP="00C16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925A7D" w:rsidRPr="00813051" w:rsidRDefault="00925A7D" w:rsidP="00C16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t xml:space="preserve">легковой автомобиль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lang w:val="en-US"/>
              </w:rPr>
              <w:t>NISSAN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5A7D" w:rsidRPr="00813051" w:rsidRDefault="00925A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</w:tbl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925A7D" w:rsidRDefault="00925A7D" w:rsidP="005802FC">
      <w:pPr>
        <w:widowControl w:val="0"/>
        <w:autoSpaceDE w:val="0"/>
        <w:autoSpaceDN w:val="0"/>
        <w:adjustRightInd w:val="0"/>
        <w:spacing w:after="0" w:line="240" w:lineRule="auto"/>
      </w:pPr>
    </w:p>
    <w:sectPr w:rsidR="00925A7D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54062A"/>
    <w:rsid w:val="005802FC"/>
    <w:rsid w:val="00617702"/>
    <w:rsid w:val="00813051"/>
    <w:rsid w:val="00925A7D"/>
    <w:rsid w:val="00A71EE9"/>
    <w:rsid w:val="00BF5C53"/>
    <w:rsid w:val="00C16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E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271</Words>
  <Characters>1549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</dc:creator>
  <cp:keywords/>
  <dc:description/>
  <cp:lastModifiedBy>demenkova</cp:lastModifiedBy>
  <cp:revision>3</cp:revision>
  <dcterms:created xsi:type="dcterms:W3CDTF">2015-04-28T12:40:00Z</dcterms:created>
  <dcterms:modified xsi:type="dcterms:W3CDTF">2015-04-29T02:11:00Z</dcterms:modified>
</cp:coreProperties>
</file>